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AÖ033260603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KSP Hofterberg - Generalsanierung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Landschaftsbauarbeiten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